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36237CB7" w:rsidR="004934E0" w:rsidRPr="00C04CFA" w:rsidRDefault="00EE1349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Delet</w:t>
      </w:r>
      <w:r w:rsidR="00167206">
        <w:rPr>
          <w:b/>
          <w:noProof/>
          <w:sz w:val="24"/>
        </w:rPr>
        <w:t>SA3</w:t>
      </w:r>
      <w:r w:rsidR="00EF0837">
        <w:rPr>
          <w:b/>
          <w:noProof/>
          <w:sz w:val="24"/>
        </w:rPr>
        <w:t>#95-LI</w:t>
      </w:r>
      <w:r w:rsidR="004934E0" w:rsidRPr="00C04CFA">
        <w:rPr>
          <w:b/>
          <w:bCs/>
          <w:sz w:val="22"/>
          <w:szCs w:val="22"/>
        </w:rPr>
        <w:tab/>
      </w:r>
      <w:r w:rsidR="00167206"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901992">
        <w:rPr>
          <w:b/>
          <w:bCs/>
          <w:sz w:val="22"/>
          <w:szCs w:val="22"/>
        </w:rPr>
        <w:t>636</w:t>
      </w:r>
    </w:p>
    <w:p w14:paraId="7157F9DD" w14:textId="70443759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EF0837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1D54377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</w:t>
      </w:r>
    </w:p>
    <w:p w14:paraId="619D8F54" w14:textId="0B136C0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A55EB">
        <w:rPr>
          <w:b/>
          <w:sz w:val="22"/>
          <w:szCs w:val="22"/>
        </w:rPr>
        <w:t>8</w:t>
      </w:r>
      <w:r w:rsidR="00DD35C7">
        <w:rPr>
          <w:b/>
          <w:sz w:val="22"/>
          <w:szCs w:val="22"/>
        </w:rPr>
        <w:t xml:space="preserve">: </w:t>
      </w:r>
      <w:r w:rsidR="008A55EB">
        <w:rPr>
          <w:b/>
          <w:sz w:val="22"/>
          <w:szCs w:val="22"/>
        </w:rPr>
        <w:t xml:space="preserve">MMS LI </w:t>
      </w:r>
      <w:r w:rsidR="00EF0837">
        <w:rPr>
          <w:b/>
          <w:sz w:val="22"/>
          <w:szCs w:val="22"/>
        </w:rPr>
        <w:t xml:space="preserve">– scope of </w:t>
      </w:r>
      <w:r w:rsidR="004B30D7">
        <w:rPr>
          <w:b/>
          <w:sz w:val="22"/>
          <w:szCs w:val="22"/>
        </w:rPr>
        <w:t xml:space="preserve">MMS messages reported </w:t>
      </w:r>
      <w:r w:rsidR="003A3098">
        <w:rPr>
          <w:b/>
          <w:sz w:val="22"/>
          <w:szCs w:val="22"/>
        </w:rPr>
        <w:t xml:space="preserve">– Part </w:t>
      </w:r>
      <w:r w:rsidR="00FE2C28">
        <w:rPr>
          <w:b/>
          <w:sz w:val="22"/>
          <w:szCs w:val="22"/>
        </w:rPr>
        <w:t xml:space="preserve">IV </w:t>
      </w:r>
      <w:r w:rsidR="00945B95">
        <w:rPr>
          <w:b/>
          <w:sz w:val="22"/>
          <w:szCs w:val="22"/>
        </w:rPr>
        <w:t>(originating MMS domain</w:t>
      </w:r>
      <w:r w:rsidR="00D041A1">
        <w:rPr>
          <w:b/>
          <w:sz w:val="22"/>
          <w:szCs w:val="22"/>
        </w:rPr>
        <w:t>, target non-local ID</w:t>
      </w:r>
      <w:r w:rsidR="00945B95">
        <w:rPr>
          <w:b/>
          <w:sz w:val="22"/>
          <w:szCs w:val="22"/>
        </w:rPr>
        <w:t>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20BA83AE" w14:textId="6143B57A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F12B1">
        <w:rPr>
          <w:rFonts w:ascii="Arial" w:hAnsi="Arial" w:cs="Arial"/>
          <w:i/>
          <w:sz w:val="18"/>
          <w:szCs w:val="18"/>
        </w:rPr>
        <w:t>pCR</w:t>
      </w:r>
      <w:proofErr w:type="spellEnd"/>
      <w:r w:rsidR="002F12B1">
        <w:rPr>
          <w:rFonts w:ascii="Arial" w:hAnsi="Arial" w:cs="Arial"/>
          <w:i/>
          <w:sz w:val="18"/>
          <w:szCs w:val="18"/>
        </w:rPr>
        <w:t xml:space="preserve">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8A55EB">
        <w:rPr>
          <w:rFonts w:ascii="Arial" w:hAnsi="Arial" w:cs="Arial"/>
          <w:i/>
          <w:sz w:val="18"/>
          <w:szCs w:val="18"/>
        </w:rPr>
        <w:t>8 LI for MMS</w:t>
      </w:r>
      <w:r w:rsidR="00EF0837">
        <w:rPr>
          <w:rFonts w:ascii="Arial" w:hAnsi="Arial" w:cs="Arial"/>
          <w:i/>
          <w:sz w:val="18"/>
          <w:szCs w:val="18"/>
        </w:rPr>
        <w:t xml:space="preserve">. Scope of </w:t>
      </w:r>
      <w:r w:rsidR="004B30D7">
        <w:rPr>
          <w:rFonts w:ascii="Arial" w:hAnsi="Arial" w:cs="Arial"/>
          <w:i/>
          <w:sz w:val="18"/>
          <w:szCs w:val="18"/>
        </w:rPr>
        <w:t xml:space="preserve">MMS messages reported as </w:t>
      </w:r>
      <w:proofErr w:type="spellStart"/>
      <w:r w:rsidR="004B30D7">
        <w:rPr>
          <w:rFonts w:ascii="Arial" w:hAnsi="Arial" w:cs="Arial"/>
          <w:i/>
          <w:sz w:val="18"/>
          <w:szCs w:val="18"/>
        </w:rPr>
        <w:t>xIRIs</w:t>
      </w:r>
      <w:proofErr w:type="spellEnd"/>
      <w:r w:rsidR="004B30D7">
        <w:rPr>
          <w:rFonts w:ascii="Arial" w:hAnsi="Arial" w:cs="Arial"/>
          <w:i/>
          <w:sz w:val="18"/>
          <w:szCs w:val="18"/>
        </w:rPr>
        <w:t xml:space="preserve"> </w:t>
      </w:r>
      <w:r w:rsidR="003A3098">
        <w:rPr>
          <w:rFonts w:ascii="Arial" w:hAnsi="Arial" w:cs="Arial"/>
          <w:i/>
          <w:sz w:val="18"/>
          <w:szCs w:val="18"/>
        </w:rPr>
        <w:t>in the originating MMS domain</w:t>
      </w:r>
      <w:r w:rsidR="00EF0837">
        <w:rPr>
          <w:rFonts w:ascii="Arial" w:hAnsi="Arial" w:cs="Arial"/>
          <w:i/>
          <w:sz w:val="18"/>
          <w:szCs w:val="18"/>
        </w:rPr>
        <w:t xml:space="preserve">. </w:t>
      </w:r>
      <w:r w:rsidR="00D041A1">
        <w:rPr>
          <w:rFonts w:ascii="Arial" w:hAnsi="Arial" w:cs="Arial"/>
          <w:i/>
          <w:sz w:val="18"/>
          <w:szCs w:val="18"/>
        </w:rPr>
        <w:t xml:space="preserve">The illustrations assume that the target is non-local to the MMS Relay/Server. The case of Email Address as a target non-local ID is </w:t>
      </w:r>
      <w:r w:rsidR="004264B2">
        <w:rPr>
          <w:rFonts w:ascii="Arial" w:hAnsi="Arial" w:cs="Arial"/>
          <w:i/>
          <w:sz w:val="18"/>
          <w:szCs w:val="18"/>
        </w:rPr>
        <w:t xml:space="preserve">not </w:t>
      </w:r>
      <w:r w:rsidR="00D041A1">
        <w:rPr>
          <w:rFonts w:ascii="Arial" w:hAnsi="Arial" w:cs="Arial"/>
          <w:i/>
          <w:sz w:val="18"/>
          <w:szCs w:val="18"/>
        </w:rPr>
        <w:t>considered here, since the details of stage 3 are yet to be specified in TS 33.128</w:t>
      </w:r>
      <w:r w:rsidR="00373143">
        <w:rPr>
          <w:rFonts w:ascii="Arial" w:hAnsi="Arial" w:cs="Arial"/>
          <w:i/>
          <w:sz w:val="18"/>
          <w:szCs w:val="18"/>
        </w:rPr>
        <w:t>.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EFDC0D7" w14:textId="7AB40801" w:rsidR="003746FA" w:rsidRDefault="003746FA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8A55EB">
        <w:rPr>
          <w:bCs/>
          <w:sz w:val="22"/>
          <w:szCs w:val="22"/>
        </w:rPr>
        <w:t>8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8A55EB">
        <w:rPr>
          <w:bCs/>
          <w:sz w:val="22"/>
          <w:szCs w:val="22"/>
        </w:rPr>
        <w:t>MMS</w:t>
      </w:r>
      <w:r w:rsidR="00373143">
        <w:rPr>
          <w:bCs/>
          <w:sz w:val="22"/>
          <w:szCs w:val="22"/>
        </w:rPr>
        <w:t>.</w:t>
      </w:r>
    </w:p>
    <w:p w14:paraId="09D4F6A0" w14:textId="18320C11" w:rsidR="00D041A1" w:rsidRDefault="00D041A1" w:rsidP="00D041A1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This </w:t>
      </w:r>
      <w:proofErr w:type="spellStart"/>
      <w:r>
        <w:rPr>
          <w:bCs/>
          <w:sz w:val="22"/>
          <w:szCs w:val="22"/>
        </w:rPr>
        <w:t>pCR</w:t>
      </w:r>
      <w:proofErr w:type="spellEnd"/>
      <w:r>
        <w:rPr>
          <w:bCs/>
          <w:sz w:val="22"/>
          <w:szCs w:val="22"/>
        </w:rPr>
        <w:t xml:space="preserve"> illustrates the cases from an originating MMS domain perspective, where the target is non-local ID to MMS Relay/Server. The targe non-local ID is a phone number. An Email Addressed based target non-local ID will be covered later after the associated stage 3 details are specified</w:t>
      </w:r>
      <w:r w:rsidR="00373143">
        <w:rPr>
          <w:bCs/>
          <w:sz w:val="22"/>
          <w:szCs w:val="22"/>
        </w:rPr>
        <w:t>.</w:t>
      </w:r>
    </w:p>
    <w:p w14:paraId="23B8F67E" w14:textId="77777777" w:rsidR="00D041A1" w:rsidRDefault="00D041A1" w:rsidP="008A55EB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1D8F5509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8A55EB">
        <w:rPr>
          <w:bCs/>
          <w:sz w:val="22"/>
          <w:szCs w:val="22"/>
        </w:rPr>
        <w:t>8</w:t>
      </w:r>
      <w:r w:rsidR="00373143">
        <w:rPr>
          <w:bCs/>
          <w:sz w:val="22"/>
          <w:szCs w:val="22"/>
        </w:rPr>
        <w:t>.</w:t>
      </w:r>
    </w:p>
    <w:p w14:paraId="2DEE0E4B" w14:textId="0FE0D2C1" w:rsidR="00246040" w:rsidRPr="009A5615" w:rsidRDefault="00ED5E14" w:rsidP="009A5615">
      <w:pPr>
        <w:pStyle w:val="Heading1"/>
        <w:pBdr>
          <w:top w:val="single" w:sz="12" w:space="0" w:color="auto"/>
        </w:pBdr>
        <w:rPr>
          <w:color w:val="000000" w:themeColor="text1"/>
        </w:rPr>
      </w:pPr>
      <w:r w:rsidRPr="009A5615">
        <w:rPr>
          <w:color w:val="000000" w:themeColor="text1"/>
        </w:rPr>
        <w:lastRenderedPageBreak/>
        <w:t>4</w:t>
      </w:r>
      <w:r w:rsidRPr="009A5615">
        <w:rPr>
          <w:color w:val="000000" w:themeColor="text1"/>
        </w:rPr>
        <w:tab/>
      </w:r>
      <w:r w:rsidR="00CA1E8F" w:rsidRPr="009A5615">
        <w:rPr>
          <w:color w:val="000000" w:themeColor="text1"/>
        </w:rPr>
        <w:t>Illustration of LI for MMS</w:t>
      </w:r>
    </w:p>
    <w:p w14:paraId="20A70E11" w14:textId="195FFE9B" w:rsidR="003940EC" w:rsidRPr="009A5615" w:rsidRDefault="003940EC" w:rsidP="00910F9B">
      <w:pPr>
        <w:pStyle w:val="Heading2"/>
        <w:rPr>
          <w:color w:val="000000" w:themeColor="text1"/>
        </w:rPr>
      </w:pPr>
      <w:r w:rsidRPr="009A5615">
        <w:rPr>
          <w:color w:val="000000" w:themeColor="text1"/>
        </w:rPr>
        <w:t>4.1</w:t>
      </w:r>
      <w:r w:rsidRPr="009A5615">
        <w:rPr>
          <w:color w:val="000000" w:themeColor="text1"/>
        </w:rPr>
        <w:tab/>
        <w:t>General</w:t>
      </w:r>
    </w:p>
    <w:p w14:paraId="15950B44" w14:textId="1838F2F2" w:rsidR="006F27AE" w:rsidRPr="009A5615" w:rsidRDefault="00ED5E14" w:rsidP="00910F9B">
      <w:pPr>
        <w:pStyle w:val="Heading2"/>
        <w:rPr>
          <w:color w:val="000000" w:themeColor="text1"/>
        </w:rPr>
      </w:pPr>
      <w:r w:rsidRPr="009A5615">
        <w:rPr>
          <w:color w:val="000000" w:themeColor="text1"/>
        </w:rPr>
        <w:t>4.</w:t>
      </w:r>
      <w:r w:rsidR="00A42DF4" w:rsidRPr="009A5615">
        <w:rPr>
          <w:color w:val="000000" w:themeColor="text1"/>
        </w:rPr>
        <w:t>2</w:t>
      </w:r>
      <w:r w:rsidRPr="009A5615">
        <w:rPr>
          <w:color w:val="000000" w:themeColor="text1"/>
        </w:rPr>
        <w:tab/>
      </w:r>
      <w:r w:rsidR="00EA6D75" w:rsidRPr="009A5615">
        <w:rPr>
          <w:color w:val="000000" w:themeColor="text1"/>
        </w:rPr>
        <w:t>MMS background with LI scope</w:t>
      </w:r>
    </w:p>
    <w:p w14:paraId="031B8615" w14:textId="7901BACA" w:rsidR="006352EC" w:rsidRPr="009A5615" w:rsidRDefault="006352EC" w:rsidP="006352EC">
      <w:pPr>
        <w:pStyle w:val="Heading2"/>
        <w:rPr>
          <w:color w:val="000000" w:themeColor="text1"/>
        </w:rPr>
      </w:pPr>
      <w:r w:rsidRPr="009A5615">
        <w:rPr>
          <w:color w:val="000000" w:themeColor="text1"/>
        </w:rPr>
        <w:t>4.3</w:t>
      </w:r>
      <w:r w:rsidRPr="009A5615">
        <w:rPr>
          <w:color w:val="000000" w:themeColor="text1"/>
        </w:rPr>
        <w:tab/>
        <w:t>Scope of target identities</w:t>
      </w:r>
    </w:p>
    <w:p w14:paraId="4ACE72C8" w14:textId="6E49AE05" w:rsidR="004B30D7" w:rsidRPr="009A5615" w:rsidRDefault="004B30D7" w:rsidP="004B30D7">
      <w:pPr>
        <w:pStyle w:val="Heading2"/>
        <w:rPr>
          <w:color w:val="000000" w:themeColor="text1"/>
        </w:rPr>
      </w:pPr>
      <w:r w:rsidRPr="009A5615">
        <w:rPr>
          <w:color w:val="000000" w:themeColor="text1"/>
        </w:rPr>
        <w:t>4.</w:t>
      </w:r>
      <w:r w:rsidR="00B34AE8" w:rsidRPr="009A5615">
        <w:rPr>
          <w:color w:val="000000" w:themeColor="text1"/>
        </w:rPr>
        <w:t>4</w:t>
      </w:r>
      <w:r w:rsidRPr="009A5615">
        <w:rPr>
          <w:color w:val="000000" w:themeColor="text1"/>
        </w:rPr>
        <w:tab/>
        <w:t xml:space="preserve">Scope of MMS messages reported </w:t>
      </w:r>
    </w:p>
    <w:p w14:paraId="0C183A52" w14:textId="46B9C823" w:rsidR="004B30D7" w:rsidRPr="009A5615" w:rsidRDefault="004B30D7" w:rsidP="004B30D7">
      <w:pPr>
        <w:pStyle w:val="Heading3"/>
        <w:rPr>
          <w:color w:val="000000" w:themeColor="text1"/>
        </w:rPr>
      </w:pPr>
      <w:r w:rsidRPr="009A5615">
        <w:rPr>
          <w:color w:val="000000" w:themeColor="text1"/>
        </w:rPr>
        <w:t>4.</w:t>
      </w:r>
      <w:r w:rsidR="00B34AE8" w:rsidRPr="009A5615">
        <w:rPr>
          <w:color w:val="000000" w:themeColor="text1"/>
        </w:rPr>
        <w:t>4</w:t>
      </w:r>
      <w:r w:rsidRPr="009A5615">
        <w:rPr>
          <w:color w:val="000000" w:themeColor="text1"/>
        </w:rPr>
        <w:t>.1</w:t>
      </w:r>
      <w:r w:rsidRPr="009A5615">
        <w:rPr>
          <w:color w:val="000000" w:themeColor="text1"/>
        </w:rPr>
        <w:tab/>
        <w:t>General</w:t>
      </w:r>
    </w:p>
    <w:p w14:paraId="1C217978" w14:textId="4DDDA491" w:rsidR="00E55168" w:rsidRPr="009A5615" w:rsidRDefault="00E55168" w:rsidP="00E55168">
      <w:pPr>
        <w:pStyle w:val="Heading3"/>
        <w:rPr>
          <w:color w:val="000000" w:themeColor="text1"/>
        </w:rPr>
      </w:pPr>
      <w:r w:rsidRPr="009A5615">
        <w:rPr>
          <w:color w:val="000000" w:themeColor="text1"/>
        </w:rPr>
        <w:t>4.4.2</w:t>
      </w:r>
      <w:r w:rsidRPr="009A5615">
        <w:rPr>
          <w:color w:val="000000" w:themeColor="text1"/>
        </w:rPr>
        <w:tab/>
        <w:t>3GPP</w:t>
      </w:r>
      <w:r w:rsidR="00227D81" w:rsidRPr="009A5615">
        <w:rPr>
          <w:color w:val="000000" w:themeColor="text1"/>
        </w:rPr>
        <w:t xml:space="preserve">, </w:t>
      </w:r>
      <w:r w:rsidRPr="009A5615">
        <w:rPr>
          <w:color w:val="000000" w:themeColor="text1"/>
        </w:rPr>
        <w:t xml:space="preserve">OMA </w:t>
      </w:r>
      <w:r w:rsidR="00227D81" w:rsidRPr="009A5615">
        <w:rPr>
          <w:color w:val="000000" w:themeColor="text1"/>
        </w:rPr>
        <w:t xml:space="preserve">and MMS LI messages </w:t>
      </w:r>
    </w:p>
    <w:p w14:paraId="4CA81E2D" w14:textId="187FCB01" w:rsidR="004B30D7" w:rsidRPr="009A5615" w:rsidRDefault="004B30D7" w:rsidP="00E55168">
      <w:pPr>
        <w:pStyle w:val="Heading3"/>
        <w:rPr>
          <w:color w:val="000000" w:themeColor="text1"/>
        </w:rPr>
      </w:pPr>
      <w:r w:rsidRPr="009A5615">
        <w:rPr>
          <w:color w:val="000000" w:themeColor="text1"/>
        </w:rPr>
        <w:t>4.</w:t>
      </w:r>
      <w:r w:rsidR="00B34AE8" w:rsidRPr="009A5615">
        <w:rPr>
          <w:color w:val="000000" w:themeColor="text1"/>
        </w:rPr>
        <w:t>4</w:t>
      </w:r>
      <w:r w:rsidRPr="009A5615">
        <w:rPr>
          <w:color w:val="000000" w:themeColor="text1"/>
        </w:rPr>
        <w:t>.</w:t>
      </w:r>
      <w:r w:rsidR="00A40290" w:rsidRPr="009A5615">
        <w:rPr>
          <w:color w:val="000000" w:themeColor="text1"/>
        </w:rPr>
        <w:t>3</w:t>
      </w:r>
      <w:r w:rsidRPr="009A5615">
        <w:rPr>
          <w:color w:val="000000" w:themeColor="text1"/>
        </w:rPr>
        <w:tab/>
        <w:t>Topology views</w:t>
      </w:r>
      <w:r w:rsidR="00373143" w:rsidRPr="009A5615">
        <w:rPr>
          <w:color w:val="000000" w:themeColor="text1"/>
        </w:rPr>
        <w:t xml:space="preserve"> </w:t>
      </w:r>
    </w:p>
    <w:p w14:paraId="66723C8C" w14:textId="0220BB7F" w:rsidR="009C575B" w:rsidRPr="009A5615" w:rsidRDefault="009C575B" w:rsidP="00DA2EA3">
      <w:pPr>
        <w:pStyle w:val="Heading4"/>
        <w:rPr>
          <w:color w:val="000000" w:themeColor="text1"/>
        </w:rPr>
      </w:pPr>
      <w:r w:rsidRPr="009A5615">
        <w:rPr>
          <w:color w:val="000000" w:themeColor="text1"/>
        </w:rPr>
        <w:t>4.4.3.1</w:t>
      </w:r>
      <w:r w:rsidRPr="009A5615">
        <w:rPr>
          <w:color w:val="000000" w:themeColor="text1"/>
        </w:rPr>
        <w:tab/>
        <w:t>General</w:t>
      </w:r>
    </w:p>
    <w:p w14:paraId="2D250D86" w14:textId="7A9059DB" w:rsidR="00131304" w:rsidRPr="009A5615" w:rsidRDefault="00D041A1" w:rsidP="00131304">
      <w:pPr>
        <w:pStyle w:val="Heading4"/>
        <w:rPr>
          <w:color w:val="000000" w:themeColor="text1"/>
        </w:rPr>
      </w:pPr>
      <w:r w:rsidRPr="009A5615">
        <w:rPr>
          <w:color w:val="000000" w:themeColor="text1"/>
        </w:rPr>
        <w:t>4</w:t>
      </w:r>
      <w:r w:rsidR="00131304" w:rsidRPr="009A5615">
        <w:rPr>
          <w:color w:val="000000" w:themeColor="text1"/>
        </w:rPr>
        <w:t>.4.3.2</w:t>
      </w:r>
      <w:r w:rsidR="00131304" w:rsidRPr="009A5615">
        <w:rPr>
          <w:color w:val="000000" w:themeColor="text1"/>
        </w:rPr>
        <w:tab/>
      </w:r>
      <w:proofErr w:type="spellStart"/>
      <w:r w:rsidR="00131304" w:rsidRPr="009A5615">
        <w:rPr>
          <w:color w:val="000000" w:themeColor="text1"/>
        </w:rPr>
        <w:t>MMBox</w:t>
      </w:r>
      <w:proofErr w:type="spellEnd"/>
      <w:r w:rsidR="00131304" w:rsidRPr="009A5615">
        <w:rPr>
          <w:color w:val="000000" w:themeColor="text1"/>
        </w:rPr>
        <w:t xml:space="preserve"> specific operations</w:t>
      </w:r>
    </w:p>
    <w:p w14:paraId="5474C49A" w14:textId="4F52846E" w:rsidR="00A55AED" w:rsidRPr="009A5615" w:rsidRDefault="00A55AED" w:rsidP="006A73B4">
      <w:pPr>
        <w:pStyle w:val="Heading4"/>
        <w:rPr>
          <w:color w:val="000000" w:themeColor="text1"/>
        </w:rPr>
      </w:pPr>
      <w:r w:rsidRPr="009A5615">
        <w:rPr>
          <w:color w:val="000000" w:themeColor="text1"/>
        </w:rPr>
        <w:t>4.4.3.</w:t>
      </w:r>
      <w:r w:rsidR="00A76076" w:rsidRPr="009A5615">
        <w:rPr>
          <w:color w:val="000000" w:themeColor="text1"/>
        </w:rPr>
        <w:t>3</w:t>
      </w:r>
      <w:r w:rsidRPr="009A5615">
        <w:rPr>
          <w:color w:val="000000" w:themeColor="text1"/>
        </w:rPr>
        <w:tab/>
        <w:t>Originating MMS domain</w:t>
      </w:r>
    </w:p>
    <w:p w14:paraId="6DC12918" w14:textId="5029181C" w:rsidR="003A3098" w:rsidRPr="009A5615" w:rsidRDefault="003A3098" w:rsidP="003A3098">
      <w:pPr>
        <w:pStyle w:val="Heading5"/>
        <w:rPr>
          <w:color w:val="000000" w:themeColor="text1"/>
        </w:rPr>
      </w:pPr>
      <w:r w:rsidRPr="009A5615">
        <w:rPr>
          <w:color w:val="000000" w:themeColor="text1"/>
        </w:rPr>
        <w:t>4.4.3.3.1</w:t>
      </w:r>
      <w:r w:rsidRPr="009A5615">
        <w:rPr>
          <w:color w:val="000000" w:themeColor="text1"/>
        </w:rPr>
        <w:tab/>
        <w:t>General</w:t>
      </w:r>
    </w:p>
    <w:p w14:paraId="26C0336C" w14:textId="23851CE0" w:rsidR="00A55AED" w:rsidRPr="009A5615" w:rsidRDefault="00A55AED" w:rsidP="006A73B4">
      <w:pPr>
        <w:pStyle w:val="Heading5"/>
        <w:rPr>
          <w:color w:val="000000" w:themeColor="text1"/>
        </w:rPr>
      </w:pPr>
      <w:r w:rsidRPr="009A5615">
        <w:rPr>
          <w:color w:val="000000" w:themeColor="text1"/>
        </w:rPr>
        <w:t>4.4.3.</w:t>
      </w:r>
      <w:r w:rsidR="00A76076" w:rsidRPr="009A5615">
        <w:rPr>
          <w:color w:val="000000" w:themeColor="text1"/>
        </w:rPr>
        <w:t>3</w:t>
      </w:r>
      <w:r w:rsidRPr="009A5615">
        <w:rPr>
          <w:color w:val="000000" w:themeColor="text1"/>
        </w:rPr>
        <w:t>.</w:t>
      </w:r>
      <w:r w:rsidR="003A3098" w:rsidRPr="009A5615">
        <w:rPr>
          <w:color w:val="000000" w:themeColor="text1"/>
        </w:rPr>
        <w:t>2</w:t>
      </w:r>
      <w:r w:rsidRPr="009A5615">
        <w:rPr>
          <w:color w:val="000000" w:themeColor="text1"/>
        </w:rPr>
        <w:tab/>
      </w:r>
      <w:r w:rsidR="00280462" w:rsidRPr="009A5615">
        <w:rPr>
          <w:color w:val="000000" w:themeColor="text1"/>
        </w:rPr>
        <w:t>Target is local to MMS Relay Server</w:t>
      </w:r>
      <w:r w:rsidR="00373143" w:rsidRPr="009A5615">
        <w:rPr>
          <w:color w:val="000000" w:themeColor="text1"/>
        </w:rPr>
        <w:t xml:space="preserve"> </w:t>
      </w:r>
    </w:p>
    <w:p w14:paraId="1B6F55AA" w14:textId="77777777" w:rsidR="00D041A1" w:rsidRPr="00D041A1" w:rsidRDefault="00D041A1" w:rsidP="00D041A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48"/>
          <w:szCs w:val="48"/>
        </w:rPr>
      </w:pPr>
      <w:r w:rsidRPr="00D041A1">
        <w:rPr>
          <w:bCs/>
          <w:color w:val="7030A0"/>
          <w:sz w:val="48"/>
          <w:szCs w:val="48"/>
        </w:rPr>
        <w:t>**** New text ****</w:t>
      </w:r>
    </w:p>
    <w:p w14:paraId="25CBF6C5" w14:textId="52FAD98C" w:rsidR="00F35767" w:rsidRDefault="00F35767" w:rsidP="00F35767">
      <w:pPr>
        <w:pStyle w:val="Heading5"/>
      </w:pPr>
      <w:r>
        <w:t>4.4.3.</w:t>
      </w:r>
      <w:r w:rsidR="00037910">
        <w:t>3</w:t>
      </w:r>
      <w:r>
        <w:t>.</w:t>
      </w:r>
      <w:r w:rsidR="00767ECA">
        <w:t>3</w:t>
      </w:r>
      <w:r>
        <w:tab/>
        <w:t>Target non-local ID</w:t>
      </w:r>
    </w:p>
    <w:p w14:paraId="1CC6AC53" w14:textId="3B3E5345" w:rsidR="00F35767" w:rsidRPr="00F35767" w:rsidRDefault="00F35767" w:rsidP="00F35767">
      <w:pPr>
        <w:pStyle w:val="Heading6"/>
      </w:pPr>
      <w:r>
        <w:t>4.4.3.</w:t>
      </w:r>
      <w:r w:rsidR="00037910">
        <w:t>3</w:t>
      </w:r>
      <w:r>
        <w:t>.</w:t>
      </w:r>
      <w:r w:rsidR="00767ECA">
        <w:t>3</w:t>
      </w:r>
      <w:r>
        <w:t>.1</w:t>
      </w:r>
      <w:r>
        <w:tab/>
        <w:t>Overview</w:t>
      </w:r>
    </w:p>
    <w:p w14:paraId="0CCDADF1" w14:textId="0F5AD0F2" w:rsidR="00F35767" w:rsidRDefault="00F35767" w:rsidP="00F35767">
      <w:r>
        <w:t>The figure 4.4.3.</w:t>
      </w:r>
      <w:r w:rsidR="00037910">
        <w:t>3</w:t>
      </w:r>
      <w:r>
        <w:t>.</w:t>
      </w:r>
      <w:r w:rsidR="00767ECA">
        <w:t>3</w:t>
      </w:r>
      <w:r>
        <w:t>.1-1 gives an overview of the MMS LI messages applicable to the originating MMS domain for the target non-local ID. Here, the identity of the target non-local ID is either an E.164 number or an MSISDN (i.e. another MMS user Agent)</w:t>
      </w:r>
      <w:r w:rsidR="00373143">
        <w:t>.</w:t>
      </w:r>
    </w:p>
    <w:p w14:paraId="0227157C" w14:textId="51BDF5CA" w:rsidR="00F35767" w:rsidRDefault="00037910" w:rsidP="008D511C">
      <w:pPr>
        <w:pStyle w:val="TH"/>
      </w:pPr>
      <w:r>
        <w:object w:dxaOrig="16273" w:dyaOrig="7105" w14:anchorId="1E409E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10.6pt" o:ole="">
            <v:imagedata r:id="rId8" o:title=""/>
          </v:shape>
          <o:OLEObject Type="Embed" ProgID="Visio.Drawing.15" ShapeID="_x0000_i1025" DrawAspect="Content" ObjectID="_1790412606" r:id="rId9"/>
        </w:object>
      </w:r>
    </w:p>
    <w:p w14:paraId="306FF404" w14:textId="12CB2CA5" w:rsidR="00F35767" w:rsidRPr="006A73B4" w:rsidRDefault="00F35767" w:rsidP="00F35767">
      <w:pPr>
        <w:pStyle w:val="TF"/>
      </w:pPr>
      <w:r w:rsidRPr="006A73B4">
        <w:t>Figure 4.4.3.</w:t>
      </w:r>
      <w:r w:rsidR="00037910">
        <w:t>3</w:t>
      </w:r>
      <w:r w:rsidRPr="006A73B4">
        <w:t>.</w:t>
      </w:r>
      <w:r w:rsidR="00767ECA">
        <w:t>3</w:t>
      </w:r>
      <w:r>
        <w:t>.1-1</w:t>
      </w:r>
      <w:r w:rsidRPr="006A73B4">
        <w:t xml:space="preserve">: MMS LI messages – originating MMS domain (target </w:t>
      </w:r>
      <w:r>
        <w:t>non-local ID</w:t>
      </w:r>
      <w:r w:rsidRPr="006A73B4">
        <w:t xml:space="preserve">) </w:t>
      </w:r>
    </w:p>
    <w:p w14:paraId="4E89F879" w14:textId="08C65784" w:rsidR="00F35767" w:rsidRDefault="00F35767" w:rsidP="00F35767">
      <w:r>
        <w:t>As shown in figure 4.4.3.</w:t>
      </w:r>
      <w:r w:rsidR="00037910">
        <w:t>3</w:t>
      </w:r>
      <w:r>
        <w:t xml:space="preserve">.2.1-1, </w:t>
      </w:r>
      <w:r w:rsidR="00037910">
        <w:t xml:space="preserve">the MM4 messages are referenced for the MMS LI when </w:t>
      </w:r>
      <w:r>
        <w:t>the destination</w:t>
      </w:r>
      <w:r w:rsidR="00DA03D4">
        <w:t xml:space="preserve"> is</w:t>
      </w:r>
      <w:r>
        <w:t xml:space="preserve"> </w:t>
      </w:r>
      <w:r w:rsidR="001970D3">
        <w:t xml:space="preserve">a </w:t>
      </w:r>
      <w:r w:rsidR="00037910">
        <w:t xml:space="preserve">target non-local ID </w:t>
      </w:r>
      <w:r w:rsidR="001970D3">
        <w:t>and MMS User Agent</w:t>
      </w:r>
      <w:r w:rsidR="00373143">
        <w:t>.</w:t>
      </w:r>
    </w:p>
    <w:p w14:paraId="1E0E179F" w14:textId="6717010A" w:rsidR="00F35767" w:rsidRDefault="00F35767" w:rsidP="00F35767">
      <w:pPr>
        <w:pStyle w:val="Heading6"/>
      </w:pPr>
      <w:r>
        <w:t>4.4.3.</w:t>
      </w:r>
      <w:r w:rsidR="00037910">
        <w:t>3</w:t>
      </w:r>
      <w:r>
        <w:t>.</w:t>
      </w:r>
      <w:r w:rsidR="00DA03D4">
        <w:t>3</w:t>
      </w:r>
      <w:r>
        <w:t>.2</w:t>
      </w:r>
      <w:r>
        <w:tab/>
        <w:t>MM messages to MMS LI messages</w:t>
      </w:r>
    </w:p>
    <w:p w14:paraId="6E9724EE" w14:textId="77777777" w:rsidR="001970D3" w:rsidRDefault="00F35767" w:rsidP="00F35767">
      <w:r>
        <w:t>The figure 4.4.3.</w:t>
      </w:r>
      <w:r w:rsidR="00037910">
        <w:t>3</w:t>
      </w:r>
      <w:r>
        <w:t>.</w:t>
      </w:r>
      <w:r w:rsidR="00DA03D4">
        <w:t>3</w:t>
      </w:r>
      <w:r>
        <w:t xml:space="preserve">.2-1 illustrates the generation of </w:t>
      </w:r>
      <w:proofErr w:type="spellStart"/>
      <w:r>
        <w:t>xIRIs</w:t>
      </w:r>
      <w:proofErr w:type="spellEnd"/>
      <w:r>
        <w:t xml:space="preserve"> from the MM</w:t>
      </w:r>
      <w:r w:rsidR="001970D3">
        <w:t>4</w:t>
      </w:r>
      <w:r>
        <w:t xml:space="preserve"> messages as the MMS User Agent (A) sends an MM message to another MMS User Agent </w:t>
      </w:r>
      <w:r w:rsidR="00755E3D">
        <w:t xml:space="preserve">(target non-local ID) </w:t>
      </w:r>
      <w:r>
        <w:t>in a different network domain.</w:t>
      </w:r>
    </w:p>
    <w:p w14:paraId="6910856A" w14:textId="040E70F8" w:rsidR="001970D3" w:rsidRDefault="001970D3" w:rsidP="00F35767">
      <w:r>
        <w:t>Note that the non-LI aspect of this flow is same as in the figure 4.</w:t>
      </w:r>
      <w:r w:rsidR="00CC41A5">
        <w:t>4.3.3.</w:t>
      </w:r>
      <w:r w:rsidR="00767ECA">
        <w:t>2</w:t>
      </w:r>
      <w:r w:rsidR="00CC41A5">
        <w:t>.2-1</w:t>
      </w:r>
      <w:r w:rsidR="00373143">
        <w:t>.</w:t>
      </w:r>
    </w:p>
    <w:p w14:paraId="1DACE430" w14:textId="10C5AC4A" w:rsidR="00F35767" w:rsidRDefault="00F35767" w:rsidP="00F35767"/>
    <w:p w14:paraId="0CBACC79" w14:textId="4E21ECE8" w:rsidR="00F35767" w:rsidRDefault="000B3BF9" w:rsidP="00F35767">
      <w:pPr>
        <w:pStyle w:val="TH"/>
      </w:pPr>
      <w:r>
        <w:object w:dxaOrig="16837" w:dyaOrig="12972" w14:anchorId="22ED3D6D">
          <v:shape id="_x0000_i1026" type="#_x0000_t75" style="width:481.8pt;height:370.8pt" o:ole="">
            <v:imagedata r:id="rId10" o:title=""/>
          </v:shape>
          <o:OLEObject Type="Embed" ProgID="Visio.Drawing.15" ShapeID="_x0000_i1026" DrawAspect="Content" ObjectID="_1790412607" r:id="rId11"/>
        </w:object>
      </w:r>
    </w:p>
    <w:p w14:paraId="7542F8EC" w14:textId="584A9A3D" w:rsidR="00F35767" w:rsidRDefault="00F35767" w:rsidP="00F35767">
      <w:pPr>
        <w:pStyle w:val="TF"/>
      </w:pPr>
      <w:r>
        <w:t xml:space="preserve"> Figure 4.4.3.</w:t>
      </w:r>
      <w:r w:rsidR="00037910">
        <w:t>3</w:t>
      </w:r>
      <w:r>
        <w:t>.</w:t>
      </w:r>
      <w:r w:rsidR="001970D3">
        <w:t>3</w:t>
      </w:r>
      <w:r>
        <w:t>.2-1: MMS LI messages from MM messages – MMS Relay/Server (A)</w:t>
      </w:r>
    </w:p>
    <w:p w14:paraId="120BA0F0" w14:textId="48EEE469" w:rsidR="008369AE" w:rsidRDefault="008369AE" w:rsidP="008369AE">
      <w:r>
        <w:t xml:space="preserve">When MM message is sent by the originating MMS User Agent, if requested so, a copy of the MM message is stored in the </w:t>
      </w:r>
      <w:proofErr w:type="spellStart"/>
      <w:r>
        <w:t>MMBox</w:t>
      </w:r>
      <w:proofErr w:type="spellEnd"/>
      <w:r>
        <w:t xml:space="preserve">. Therefore, the storing of the MM message at the </w:t>
      </w:r>
      <w:proofErr w:type="spellStart"/>
      <w:r>
        <w:t>MMBox</w:t>
      </w:r>
      <w:proofErr w:type="spellEnd"/>
      <w:r>
        <w:t xml:space="preserve"> does not happen if the store indication is not sent in the m-send-</w:t>
      </w:r>
      <w:proofErr w:type="spellStart"/>
      <w:r>
        <w:t>req</w:t>
      </w:r>
      <w:proofErr w:type="spellEnd"/>
      <w:r>
        <w:t xml:space="preserve"> message</w:t>
      </w:r>
      <w:r w:rsidR="00373143">
        <w:t>.</w:t>
      </w:r>
    </w:p>
    <w:p w14:paraId="25547411" w14:textId="738038B8" w:rsidR="00F35767" w:rsidRDefault="00F35767" w:rsidP="00F35767">
      <w:r>
        <w:t>The trigger</w:t>
      </w:r>
      <w:r w:rsidR="007473E0">
        <w:t>s</w:t>
      </w:r>
      <w:r>
        <w:t xml:space="preserve"> for the </w:t>
      </w:r>
      <w:proofErr w:type="spellStart"/>
      <w:r w:rsidR="00C83E73">
        <w:t>xIRIs</w:t>
      </w:r>
      <w:proofErr w:type="spellEnd"/>
      <w:r w:rsidR="00C83E73">
        <w:t xml:space="preserve"> are sending or receiving the MM4 messages as shown in figure 4.4.3.3.</w:t>
      </w:r>
      <w:r w:rsidR="001970D3">
        <w:t>3</w:t>
      </w:r>
      <w:r w:rsidR="00C83E73">
        <w:t>.2-1</w:t>
      </w:r>
      <w:r w:rsidR="00373143">
        <w:t>.</w:t>
      </w:r>
    </w:p>
    <w:p w14:paraId="7BEDED2F" w14:textId="2096520A" w:rsidR="00C83E73" w:rsidRDefault="00C83E73" w:rsidP="00C83E73">
      <w:r>
        <w:t xml:space="preserve">Since the receipt of MM4_delivery-report.REQ is </w:t>
      </w:r>
      <w:r w:rsidR="00767ECA">
        <w:t xml:space="preserve">conditional, </w:t>
      </w:r>
      <w:r>
        <w:t xml:space="preserve">the generation of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MMSDeliveryReportNonLocalTarget</w:t>
      </w:r>
      <w:proofErr w:type="spellEnd"/>
      <w:r>
        <w:t xml:space="preserve"> is also conditional</w:t>
      </w:r>
      <w:r w:rsidR="00373143">
        <w:t>.</w:t>
      </w:r>
    </w:p>
    <w:p w14:paraId="696CBEC9" w14:textId="4E49D412" w:rsidR="00F35767" w:rsidRDefault="00F35767" w:rsidP="00F35767">
      <w:r>
        <w:t>Since the receipt of MM4</w:t>
      </w:r>
      <w:r w:rsidR="00C83E73">
        <w:t>_</w:t>
      </w:r>
      <w:r>
        <w:t xml:space="preserve"> read-reply-</w:t>
      </w:r>
      <w:proofErr w:type="spellStart"/>
      <w:r>
        <w:t>report.REQ</w:t>
      </w:r>
      <w:proofErr w:type="spellEnd"/>
      <w:r>
        <w:t xml:space="preserve"> </w:t>
      </w:r>
      <w:r w:rsidR="00C83E73">
        <w:t xml:space="preserve">is </w:t>
      </w:r>
      <w:r>
        <w:t>conditional</w:t>
      </w:r>
      <w:r w:rsidR="00767ECA">
        <w:t>,</w:t>
      </w:r>
      <w:r w:rsidR="00373143">
        <w:t xml:space="preserve"> </w:t>
      </w:r>
      <w:r>
        <w:t xml:space="preserve">the generation of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MMSReadReport</w:t>
      </w:r>
      <w:r w:rsidR="00755E3D">
        <w:t>NonLocalTarget</w:t>
      </w:r>
      <w:proofErr w:type="spellEnd"/>
      <w:r w:rsidR="00755E3D">
        <w:t xml:space="preserve"> </w:t>
      </w:r>
      <w:r w:rsidR="00C83E73">
        <w:t>is</w:t>
      </w:r>
      <w:r w:rsidR="00755E3D">
        <w:t xml:space="preserve"> also conditional</w:t>
      </w:r>
      <w:r w:rsidR="00373143">
        <w:t>.</w:t>
      </w:r>
    </w:p>
    <w:p w14:paraId="1EE653D6" w14:textId="77777777" w:rsidR="003746FA" w:rsidRPr="009862E2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9862E2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93E01"/>
    <w:multiLevelType w:val="hybridMultilevel"/>
    <w:tmpl w:val="BB60D34C"/>
    <w:lvl w:ilvl="0" w:tplc="3D9AAA98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E7C18"/>
    <w:multiLevelType w:val="hybridMultilevel"/>
    <w:tmpl w:val="52A62986"/>
    <w:lvl w:ilvl="0" w:tplc="39B8A93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0F5181B"/>
    <w:multiLevelType w:val="hybridMultilevel"/>
    <w:tmpl w:val="2F86A016"/>
    <w:lvl w:ilvl="0" w:tplc="7D6C2E2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1A22C4"/>
    <w:multiLevelType w:val="hybridMultilevel"/>
    <w:tmpl w:val="50568910"/>
    <w:lvl w:ilvl="0" w:tplc="7A80DFA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FEF1BD3"/>
    <w:multiLevelType w:val="hybridMultilevel"/>
    <w:tmpl w:val="35542CF8"/>
    <w:lvl w:ilvl="0" w:tplc="9CBEAE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24830"/>
    <w:multiLevelType w:val="hybridMultilevel"/>
    <w:tmpl w:val="26723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34BC7"/>
    <w:multiLevelType w:val="hybridMultilevel"/>
    <w:tmpl w:val="4992E2FA"/>
    <w:lvl w:ilvl="0" w:tplc="C602C5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7"/>
  </w:num>
  <w:num w:numId="2" w16cid:durableId="64032208">
    <w:abstractNumId w:val="18"/>
  </w:num>
  <w:num w:numId="3" w16cid:durableId="550578688">
    <w:abstractNumId w:val="11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14"/>
  </w:num>
  <w:num w:numId="11" w16cid:durableId="951475533">
    <w:abstractNumId w:val="16"/>
  </w:num>
  <w:num w:numId="12" w16cid:durableId="1168712691">
    <w:abstractNumId w:val="3"/>
  </w:num>
  <w:num w:numId="13" w16cid:durableId="1888450267">
    <w:abstractNumId w:val="15"/>
  </w:num>
  <w:num w:numId="14" w16cid:durableId="528102457">
    <w:abstractNumId w:val="1"/>
  </w:num>
  <w:num w:numId="15" w16cid:durableId="903293192">
    <w:abstractNumId w:val="13"/>
  </w:num>
  <w:num w:numId="16" w16cid:durableId="894123580">
    <w:abstractNumId w:val="10"/>
  </w:num>
  <w:num w:numId="17" w16cid:durableId="170878313">
    <w:abstractNumId w:val="12"/>
  </w:num>
  <w:num w:numId="18" w16cid:durableId="1488664173">
    <w:abstractNumId w:val="8"/>
  </w:num>
  <w:num w:numId="19" w16cid:durableId="747580869">
    <w:abstractNumId w:val="7"/>
  </w:num>
  <w:num w:numId="20" w16cid:durableId="1281106003">
    <w:abstractNumId w:val="9"/>
  </w:num>
  <w:num w:numId="21" w16cid:durableId="4947585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B39"/>
    <w:rsid w:val="00020339"/>
    <w:rsid w:val="000222BA"/>
    <w:rsid w:val="0002328E"/>
    <w:rsid w:val="00024F20"/>
    <w:rsid w:val="00030037"/>
    <w:rsid w:val="0003196A"/>
    <w:rsid w:val="000326B6"/>
    <w:rsid w:val="00032817"/>
    <w:rsid w:val="0003544D"/>
    <w:rsid w:val="00037910"/>
    <w:rsid w:val="00037B82"/>
    <w:rsid w:val="00037C34"/>
    <w:rsid w:val="00044897"/>
    <w:rsid w:val="0004687B"/>
    <w:rsid w:val="00046D97"/>
    <w:rsid w:val="00051599"/>
    <w:rsid w:val="0005220C"/>
    <w:rsid w:val="000551F8"/>
    <w:rsid w:val="000575B9"/>
    <w:rsid w:val="00060E94"/>
    <w:rsid w:val="000612FC"/>
    <w:rsid w:val="00063C6D"/>
    <w:rsid w:val="000653D3"/>
    <w:rsid w:val="00066FEB"/>
    <w:rsid w:val="000702FA"/>
    <w:rsid w:val="000751A3"/>
    <w:rsid w:val="0007785C"/>
    <w:rsid w:val="00077D47"/>
    <w:rsid w:val="00080A61"/>
    <w:rsid w:val="00081B86"/>
    <w:rsid w:val="0008440D"/>
    <w:rsid w:val="000850FC"/>
    <w:rsid w:val="000860CA"/>
    <w:rsid w:val="00087FF0"/>
    <w:rsid w:val="000957F2"/>
    <w:rsid w:val="00097A20"/>
    <w:rsid w:val="000A0B54"/>
    <w:rsid w:val="000A58CD"/>
    <w:rsid w:val="000A6400"/>
    <w:rsid w:val="000A6465"/>
    <w:rsid w:val="000B172E"/>
    <w:rsid w:val="000B2B16"/>
    <w:rsid w:val="000B302A"/>
    <w:rsid w:val="000B313B"/>
    <w:rsid w:val="000B3595"/>
    <w:rsid w:val="000B3BF9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3DA6"/>
    <w:rsid w:val="000E494D"/>
    <w:rsid w:val="000E4B76"/>
    <w:rsid w:val="000E4E8E"/>
    <w:rsid w:val="000E4F62"/>
    <w:rsid w:val="000F56BC"/>
    <w:rsid w:val="000F675D"/>
    <w:rsid w:val="001000AE"/>
    <w:rsid w:val="0010260F"/>
    <w:rsid w:val="00105D74"/>
    <w:rsid w:val="00105FC8"/>
    <w:rsid w:val="00111280"/>
    <w:rsid w:val="00112B8C"/>
    <w:rsid w:val="00116717"/>
    <w:rsid w:val="00122513"/>
    <w:rsid w:val="0012358E"/>
    <w:rsid w:val="00123E60"/>
    <w:rsid w:val="0012432B"/>
    <w:rsid w:val="00124B70"/>
    <w:rsid w:val="001252F2"/>
    <w:rsid w:val="00126BC5"/>
    <w:rsid w:val="00127623"/>
    <w:rsid w:val="00131283"/>
    <w:rsid w:val="00131304"/>
    <w:rsid w:val="0013138E"/>
    <w:rsid w:val="00134206"/>
    <w:rsid w:val="00134871"/>
    <w:rsid w:val="001349A2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C33"/>
    <w:rsid w:val="001617EE"/>
    <w:rsid w:val="0016720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213"/>
    <w:rsid w:val="00186DD4"/>
    <w:rsid w:val="00186E9E"/>
    <w:rsid w:val="00187046"/>
    <w:rsid w:val="00191C6D"/>
    <w:rsid w:val="0019227E"/>
    <w:rsid w:val="00193A3A"/>
    <w:rsid w:val="00193DD0"/>
    <w:rsid w:val="0019465F"/>
    <w:rsid w:val="001970D3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4DD0"/>
    <w:rsid w:val="001B65E2"/>
    <w:rsid w:val="001C0CA4"/>
    <w:rsid w:val="001C1017"/>
    <w:rsid w:val="001C2D42"/>
    <w:rsid w:val="001C49FC"/>
    <w:rsid w:val="001C5305"/>
    <w:rsid w:val="001C60A4"/>
    <w:rsid w:val="001C6573"/>
    <w:rsid w:val="001C7ABA"/>
    <w:rsid w:val="001C7C73"/>
    <w:rsid w:val="001D18E4"/>
    <w:rsid w:val="001D3745"/>
    <w:rsid w:val="001D4735"/>
    <w:rsid w:val="001E0C88"/>
    <w:rsid w:val="001E5868"/>
    <w:rsid w:val="001E65A9"/>
    <w:rsid w:val="001E696E"/>
    <w:rsid w:val="001E6FC8"/>
    <w:rsid w:val="001F0B7C"/>
    <w:rsid w:val="001F0BB1"/>
    <w:rsid w:val="001F0FD7"/>
    <w:rsid w:val="001F5026"/>
    <w:rsid w:val="001F79BC"/>
    <w:rsid w:val="00202098"/>
    <w:rsid w:val="00202758"/>
    <w:rsid w:val="00202C89"/>
    <w:rsid w:val="00206280"/>
    <w:rsid w:val="00207016"/>
    <w:rsid w:val="00210765"/>
    <w:rsid w:val="00210C27"/>
    <w:rsid w:val="00211F93"/>
    <w:rsid w:val="00213A8A"/>
    <w:rsid w:val="00216BE9"/>
    <w:rsid w:val="00220935"/>
    <w:rsid w:val="00220D09"/>
    <w:rsid w:val="00224CBC"/>
    <w:rsid w:val="00227D81"/>
    <w:rsid w:val="00232CFD"/>
    <w:rsid w:val="00237D0D"/>
    <w:rsid w:val="0024217F"/>
    <w:rsid w:val="0024224A"/>
    <w:rsid w:val="00245AA6"/>
    <w:rsid w:val="00246040"/>
    <w:rsid w:val="002477D8"/>
    <w:rsid w:val="00251966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039"/>
    <w:rsid w:val="002743C7"/>
    <w:rsid w:val="002760C7"/>
    <w:rsid w:val="002771A6"/>
    <w:rsid w:val="00280462"/>
    <w:rsid w:val="0028056F"/>
    <w:rsid w:val="002829B2"/>
    <w:rsid w:val="002856FB"/>
    <w:rsid w:val="00285DA8"/>
    <w:rsid w:val="00287EF5"/>
    <w:rsid w:val="002916EF"/>
    <w:rsid w:val="002946AB"/>
    <w:rsid w:val="00295896"/>
    <w:rsid w:val="002A1336"/>
    <w:rsid w:val="002A5319"/>
    <w:rsid w:val="002A60A8"/>
    <w:rsid w:val="002B0916"/>
    <w:rsid w:val="002B0A97"/>
    <w:rsid w:val="002B2F16"/>
    <w:rsid w:val="002B3BA5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7CD"/>
    <w:rsid w:val="002E77FF"/>
    <w:rsid w:val="002E7C6F"/>
    <w:rsid w:val="002F12B1"/>
    <w:rsid w:val="002F27DB"/>
    <w:rsid w:val="002F563F"/>
    <w:rsid w:val="002F6119"/>
    <w:rsid w:val="003013E7"/>
    <w:rsid w:val="003024BE"/>
    <w:rsid w:val="003053CE"/>
    <w:rsid w:val="00305CA1"/>
    <w:rsid w:val="00305F3B"/>
    <w:rsid w:val="00306D16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77DA"/>
    <w:rsid w:val="00337943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62982"/>
    <w:rsid w:val="00363D86"/>
    <w:rsid w:val="00367BB2"/>
    <w:rsid w:val="00367FD0"/>
    <w:rsid w:val="00371145"/>
    <w:rsid w:val="003716A1"/>
    <w:rsid w:val="00373143"/>
    <w:rsid w:val="003746FA"/>
    <w:rsid w:val="00374C1E"/>
    <w:rsid w:val="00375AF5"/>
    <w:rsid w:val="00375D15"/>
    <w:rsid w:val="0037676C"/>
    <w:rsid w:val="00376B54"/>
    <w:rsid w:val="0037790C"/>
    <w:rsid w:val="00381662"/>
    <w:rsid w:val="003878DD"/>
    <w:rsid w:val="00390B4B"/>
    <w:rsid w:val="00392031"/>
    <w:rsid w:val="00393422"/>
    <w:rsid w:val="00393D0A"/>
    <w:rsid w:val="003940EC"/>
    <w:rsid w:val="00394EBF"/>
    <w:rsid w:val="00396B07"/>
    <w:rsid w:val="003A018C"/>
    <w:rsid w:val="003A0FFB"/>
    <w:rsid w:val="003A2C8B"/>
    <w:rsid w:val="003A3098"/>
    <w:rsid w:val="003A3772"/>
    <w:rsid w:val="003A518E"/>
    <w:rsid w:val="003A5FD2"/>
    <w:rsid w:val="003A7D21"/>
    <w:rsid w:val="003B2322"/>
    <w:rsid w:val="003B2540"/>
    <w:rsid w:val="003B318A"/>
    <w:rsid w:val="003B4D12"/>
    <w:rsid w:val="003B781C"/>
    <w:rsid w:val="003C0345"/>
    <w:rsid w:val="003C18DF"/>
    <w:rsid w:val="003C43EC"/>
    <w:rsid w:val="003C4D64"/>
    <w:rsid w:val="003D0661"/>
    <w:rsid w:val="003D19EB"/>
    <w:rsid w:val="003D1AB3"/>
    <w:rsid w:val="003D3406"/>
    <w:rsid w:val="003D3C85"/>
    <w:rsid w:val="003D4F43"/>
    <w:rsid w:val="003D71F4"/>
    <w:rsid w:val="003E01E7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1BD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6FE6"/>
    <w:rsid w:val="00407CF5"/>
    <w:rsid w:val="00411B6A"/>
    <w:rsid w:val="00413F64"/>
    <w:rsid w:val="00416D95"/>
    <w:rsid w:val="004206D0"/>
    <w:rsid w:val="00420BA1"/>
    <w:rsid w:val="00421567"/>
    <w:rsid w:val="004234A4"/>
    <w:rsid w:val="00423973"/>
    <w:rsid w:val="004240A2"/>
    <w:rsid w:val="0042637B"/>
    <w:rsid w:val="004264B2"/>
    <w:rsid w:val="00436998"/>
    <w:rsid w:val="0043772C"/>
    <w:rsid w:val="00440983"/>
    <w:rsid w:val="00440EF6"/>
    <w:rsid w:val="004423AF"/>
    <w:rsid w:val="00442443"/>
    <w:rsid w:val="00444A9A"/>
    <w:rsid w:val="004456B1"/>
    <w:rsid w:val="004464AF"/>
    <w:rsid w:val="0044777E"/>
    <w:rsid w:val="00453F65"/>
    <w:rsid w:val="00454BFA"/>
    <w:rsid w:val="00457151"/>
    <w:rsid w:val="0046162B"/>
    <w:rsid w:val="00462211"/>
    <w:rsid w:val="00462F6A"/>
    <w:rsid w:val="004647E8"/>
    <w:rsid w:val="00467075"/>
    <w:rsid w:val="00470EDD"/>
    <w:rsid w:val="0047230D"/>
    <w:rsid w:val="00472B63"/>
    <w:rsid w:val="00473461"/>
    <w:rsid w:val="00474B2E"/>
    <w:rsid w:val="004751A9"/>
    <w:rsid w:val="00477D3A"/>
    <w:rsid w:val="00482569"/>
    <w:rsid w:val="00484750"/>
    <w:rsid w:val="00491577"/>
    <w:rsid w:val="004919E8"/>
    <w:rsid w:val="00491A87"/>
    <w:rsid w:val="004934E0"/>
    <w:rsid w:val="004950C7"/>
    <w:rsid w:val="004A0A62"/>
    <w:rsid w:val="004A2E8B"/>
    <w:rsid w:val="004A51F1"/>
    <w:rsid w:val="004A5DA6"/>
    <w:rsid w:val="004A6FA7"/>
    <w:rsid w:val="004B10F9"/>
    <w:rsid w:val="004B1CCA"/>
    <w:rsid w:val="004B30D7"/>
    <w:rsid w:val="004B3EA6"/>
    <w:rsid w:val="004B4BBE"/>
    <w:rsid w:val="004B6360"/>
    <w:rsid w:val="004C0716"/>
    <w:rsid w:val="004C1C76"/>
    <w:rsid w:val="004C34C8"/>
    <w:rsid w:val="004C3BBE"/>
    <w:rsid w:val="004D0C39"/>
    <w:rsid w:val="004D1067"/>
    <w:rsid w:val="004D2CE3"/>
    <w:rsid w:val="004D4807"/>
    <w:rsid w:val="004D518F"/>
    <w:rsid w:val="004D583E"/>
    <w:rsid w:val="004D5AB6"/>
    <w:rsid w:val="004D63ED"/>
    <w:rsid w:val="004D6627"/>
    <w:rsid w:val="004D70CB"/>
    <w:rsid w:val="004E199D"/>
    <w:rsid w:val="004F2EE5"/>
    <w:rsid w:val="004F7B80"/>
    <w:rsid w:val="005019B5"/>
    <w:rsid w:val="00501D10"/>
    <w:rsid w:val="00502CCD"/>
    <w:rsid w:val="00504DFF"/>
    <w:rsid w:val="00511B4C"/>
    <w:rsid w:val="00513927"/>
    <w:rsid w:val="00520743"/>
    <w:rsid w:val="00521E63"/>
    <w:rsid w:val="00522D3F"/>
    <w:rsid w:val="005247AD"/>
    <w:rsid w:val="00525295"/>
    <w:rsid w:val="00526E29"/>
    <w:rsid w:val="00527549"/>
    <w:rsid w:val="00530707"/>
    <w:rsid w:val="00531535"/>
    <w:rsid w:val="00531A2F"/>
    <w:rsid w:val="005326B5"/>
    <w:rsid w:val="005335DF"/>
    <w:rsid w:val="00540C42"/>
    <w:rsid w:val="00541287"/>
    <w:rsid w:val="00543A72"/>
    <w:rsid w:val="005476DA"/>
    <w:rsid w:val="005478B4"/>
    <w:rsid w:val="00547EB7"/>
    <w:rsid w:val="005509C5"/>
    <w:rsid w:val="005537D4"/>
    <w:rsid w:val="00553B4C"/>
    <w:rsid w:val="0055515B"/>
    <w:rsid w:val="005607A4"/>
    <w:rsid w:val="00561948"/>
    <w:rsid w:val="0056208B"/>
    <w:rsid w:val="00564172"/>
    <w:rsid w:val="00565772"/>
    <w:rsid w:val="00567F0C"/>
    <w:rsid w:val="005755FC"/>
    <w:rsid w:val="00575C82"/>
    <w:rsid w:val="00576AD1"/>
    <w:rsid w:val="00577335"/>
    <w:rsid w:val="005808F3"/>
    <w:rsid w:val="00580A4D"/>
    <w:rsid w:val="0059169A"/>
    <w:rsid w:val="005931C5"/>
    <w:rsid w:val="005935A7"/>
    <w:rsid w:val="00593696"/>
    <w:rsid w:val="00593BCF"/>
    <w:rsid w:val="005A21EF"/>
    <w:rsid w:val="005A22E6"/>
    <w:rsid w:val="005A247A"/>
    <w:rsid w:val="005A26F1"/>
    <w:rsid w:val="005A5027"/>
    <w:rsid w:val="005A64C0"/>
    <w:rsid w:val="005A6C7A"/>
    <w:rsid w:val="005A6D7C"/>
    <w:rsid w:val="005A7A50"/>
    <w:rsid w:val="005B07D5"/>
    <w:rsid w:val="005B236F"/>
    <w:rsid w:val="005B5220"/>
    <w:rsid w:val="005B6712"/>
    <w:rsid w:val="005C5B18"/>
    <w:rsid w:val="005D044B"/>
    <w:rsid w:val="005D35B8"/>
    <w:rsid w:val="005D385C"/>
    <w:rsid w:val="005D45C6"/>
    <w:rsid w:val="005D62BD"/>
    <w:rsid w:val="005D79E5"/>
    <w:rsid w:val="005E1524"/>
    <w:rsid w:val="005E34D8"/>
    <w:rsid w:val="005E44C2"/>
    <w:rsid w:val="005E78C3"/>
    <w:rsid w:val="005F0112"/>
    <w:rsid w:val="005F1A15"/>
    <w:rsid w:val="005F4E68"/>
    <w:rsid w:val="005F6631"/>
    <w:rsid w:val="005F6E09"/>
    <w:rsid w:val="005F7B19"/>
    <w:rsid w:val="00601EA1"/>
    <w:rsid w:val="00603E75"/>
    <w:rsid w:val="00604298"/>
    <w:rsid w:val="006108D5"/>
    <w:rsid w:val="00613EC4"/>
    <w:rsid w:val="00613F55"/>
    <w:rsid w:val="00614002"/>
    <w:rsid w:val="00620DE4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0F77"/>
    <w:rsid w:val="006426BB"/>
    <w:rsid w:val="00642FFC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68ED"/>
    <w:rsid w:val="00692A03"/>
    <w:rsid w:val="00696D87"/>
    <w:rsid w:val="006A1E86"/>
    <w:rsid w:val="006A3147"/>
    <w:rsid w:val="006A4909"/>
    <w:rsid w:val="006A5E44"/>
    <w:rsid w:val="006A69BD"/>
    <w:rsid w:val="006A6CEE"/>
    <w:rsid w:val="006A73B4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E13C6"/>
    <w:rsid w:val="006E3065"/>
    <w:rsid w:val="006E31C6"/>
    <w:rsid w:val="006E75FF"/>
    <w:rsid w:val="006E78B9"/>
    <w:rsid w:val="006E7DFE"/>
    <w:rsid w:val="006F1F8A"/>
    <w:rsid w:val="006F2768"/>
    <w:rsid w:val="006F27AE"/>
    <w:rsid w:val="006F58BB"/>
    <w:rsid w:val="00700FAB"/>
    <w:rsid w:val="0070554D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B7C"/>
    <w:rsid w:val="00722E09"/>
    <w:rsid w:val="00724BA0"/>
    <w:rsid w:val="00726D57"/>
    <w:rsid w:val="007273B2"/>
    <w:rsid w:val="00731738"/>
    <w:rsid w:val="0073482C"/>
    <w:rsid w:val="007349B2"/>
    <w:rsid w:val="00735166"/>
    <w:rsid w:val="00742414"/>
    <w:rsid w:val="0074281A"/>
    <w:rsid w:val="00742A40"/>
    <w:rsid w:val="00744174"/>
    <w:rsid w:val="007458F9"/>
    <w:rsid w:val="00746AC4"/>
    <w:rsid w:val="007473E0"/>
    <w:rsid w:val="00751F65"/>
    <w:rsid w:val="00755E3D"/>
    <w:rsid w:val="00760712"/>
    <w:rsid w:val="00763A30"/>
    <w:rsid w:val="0076456E"/>
    <w:rsid w:val="0076505C"/>
    <w:rsid w:val="00766B0F"/>
    <w:rsid w:val="0076703D"/>
    <w:rsid w:val="00767ECA"/>
    <w:rsid w:val="00773760"/>
    <w:rsid w:val="007739AF"/>
    <w:rsid w:val="007743E4"/>
    <w:rsid w:val="00780297"/>
    <w:rsid w:val="0078119B"/>
    <w:rsid w:val="00783A27"/>
    <w:rsid w:val="007847C3"/>
    <w:rsid w:val="00784934"/>
    <w:rsid w:val="007857C1"/>
    <w:rsid w:val="00785F81"/>
    <w:rsid w:val="007864EE"/>
    <w:rsid w:val="00787081"/>
    <w:rsid w:val="007875BB"/>
    <w:rsid w:val="0079100D"/>
    <w:rsid w:val="007934B0"/>
    <w:rsid w:val="00794A6F"/>
    <w:rsid w:val="00795283"/>
    <w:rsid w:val="00796B43"/>
    <w:rsid w:val="00797EB3"/>
    <w:rsid w:val="007A1498"/>
    <w:rsid w:val="007A15EB"/>
    <w:rsid w:val="007A16CB"/>
    <w:rsid w:val="007A2225"/>
    <w:rsid w:val="007A49BB"/>
    <w:rsid w:val="007A7603"/>
    <w:rsid w:val="007B05C6"/>
    <w:rsid w:val="007B31E9"/>
    <w:rsid w:val="007B424E"/>
    <w:rsid w:val="007B5391"/>
    <w:rsid w:val="007C0964"/>
    <w:rsid w:val="007C45A0"/>
    <w:rsid w:val="007C5632"/>
    <w:rsid w:val="007C668F"/>
    <w:rsid w:val="007C67DC"/>
    <w:rsid w:val="007D101A"/>
    <w:rsid w:val="007D18C4"/>
    <w:rsid w:val="007D1A35"/>
    <w:rsid w:val="007D5067"/>
    <w:rsid w:val="007D7495"/>
    <w:rsid w:val="007E0D91"/>
    <w:rsid w:val="007E1730"/>
    <w:rsid w:val="007E3D4B"/>
    <w:rsid w:val="007E3FFD"/>
    <w:rsid w:val="007E4E34"/>
    <w:rsid w:val="007E4E65"/>
    <w:rsid w:val="007E7088"/>
    <w:rsid w:val="007F18EA"/>
    <w:rsid w:val="007F1B43"/>
    <w:rsid w:val="007F266D"/>
    <w:rsid w:val="007F33AA"/>
    <w:rsid w:val="007F5D52"/>
    <w:rsid w:val="007F5E12"/>
    <w:rsid w:val="00800B64"/>
    <w:rsid w:val="0080273C"/>
    <w:rsid w:val="00803CE9"/>
    <w:rsid w:val="00804760"/>
    <w:rsid w:val="0080554D"/>
    <w:rsid w:val="0080645E"/>
    <w:rsid w:val="00807305"/>
    <w:rsid w:val="00811F87"/>
    <w:rsid w:val="00813767"/>
    <w:rsid w:val="008162BE"/>
    <w:rsid w:val="008220E9"/>
    <w:rsid w:val="008227B1"/>
    <w:rsid w:val="00822A2E"/>
    <w:rsid w:val="00823030"/>
    <w:rsid w:val="00823145"/>
    <w:rsid w:val="0082733C"/>
    <w:rsid w:val="0083149D"/>
    <w:rsid w:val="0083321A"/>
    <w:rsid w:val="00834467"/>
    <w:rsid w:val="00834E58"/>
    <w:rsid w:val="008369AE"/>
    <w:rsid w:val="00841698"/>
    <w:rsid w:val="00843F53"/>
    <w:rsid w:val="008464BB"/>
    <w:rsid w:val="00850677"/>
    <w:rsid w:val="00850C48"/>
    <w:rsid w:val="00853AD5"/>
    <w:rsid w:val="00855700"/>
    <w:rsid w:val="00856B9B"/>
    <w:rsid w:val="008573F0"/>
    <w:rsid w:val="00860D29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386"/>
    <w:rsid w:val="008858A8"/>
    <w:rsid w:val="00885E21"/>
    <w:rsid w:val="008861FE"/>
    <w:rsid w:val="008935BB"/>
    <w:rsid w:val="008961E2"/>
    <w:rsid w:val="00896618"/>
    <w:rsid w:val="008A0D02"/>
    <w:rsid w:val="008A1B90"/>
    <w:rsid w:val="008A4724"/>
    <w:rsid w:val="008A55EB"/>
    <w:rsid w:val="008A6A25"/>
    <w:rsid w:val="008A7541"/>
    <w:rsid w:val="008B2F0A"/>
    <w:rsid w:val="008B30AB"/>
    <w:rsid w:val="008B31EF"/>
    <w:rsid w:val="008B407F"/>
    <w:rsid w:val="008B51B7"/>
    <w:rsid w:val="008B6434"/>
    <w:rsid w:val="008B7AFD"/>
    <w:rsid w:val="008B7FB1"/>
    <w:rsid w:val="008C02E0"/>
    <w:rsid w:val="008C1143"/>
    <w:rsid w:val="008C2883"/>
    <w:rsid w:val="008C33E3"/>
    <w:rsid w:val="008C35C5"/>
    <w:rsid w:val="008C3A9D"/>
    <w:rsid w:val="008C401B"/>
    <w:rsid w:val="008C75CA"/>
    <w:rsid w:val="008D471F"/>
    <w:rsid w:val="008D511C"/>
    <w:rsid w:val="008D51DA"/>
    <w:rsid w:val="008D5C55"/>
    <w:rsid w:val="008D79F6"/>
    <w:rsid w:val="008E06D1"/>
    <w:rsid w:val="008E4EF8"/>
    <w:rsid w:val="008E6551"/>
    <w:rsid w:val="008E6635"/>
    <w:rsid w:val="008E7D27"/>
    <w:rsid w:val="008F201B"/>
    <w:rsid w:val="008F4108"/>
    <w:rsid w:val="008F41EB"/>
    <w:rsid w:val="008F67AD"/>
    <w:rsid w:val="00901992"/>
    <w:rsid w:val="00903600"/>
    <w:rsid w:val="009052C5"/>
    <w:rsid w:val="00910F9B"/>
    <w:rsid w:val="00912058"/>
    <w:rsid w:val="00913AF6"/>
    <w:rsid w:val="00913E1F"/>
    <w:rsid w:val="0091613D"/>
    <w:rsid w:val="0091712B"/>
    <w:rsid w:val="00920996"/>
    <w:rsid w:val="00920CC1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37A7"/>
    <w:rsid w:val="00935939"/>
    <w:rsid w:val="009366B1"/>
    <w:rsid w:val="00937890"/>
    <w:rsid w:val="00940DD6"/>
    <w:rsid w:val="00942440"/>
    <w:rsid w:val="00942785"/>
    <w:rsid w:val="00945B95"/>
    <w:rsid w:val="00946C90"/>
    <w:rsid w:val="00952E61"/>
    <w:rsid w:val="00953FF0"/>
    <w:rsid w:val="009542E3"/>
    <w:rsid w:val="009554F5"/>
    <w:rsid w:val="0095570D"/>
    <w:rsid w:val="009565A2"/>
    <w:rsid w:val="00960D26"/>
    <w:rsid w:val="009622BD"/>
    <w:rsid w:val="00964157"/>
    <w:rsid w:val="009666CA"/>
    <w:rsid w:val="0096737B"/>
    <w:rsid w:val="00967ABF"/>
    <w:rsid w:val="00970E37"/>
    <w:rsid w:val="00972C6E"/>
    <w:rsid w:val="00974393"/>
    <w:rsid w:val="00974E39"/>
    <w:rsid w:val="00975763"/>
    <w:rsid w:val="0098034E"/>
    <w:rsid w:val="0098325D"/>
    <w:rsid w:val="009849FE"/>
    <w:rsid w:val="009862E2"/>
    <w:rsid w:val="00987847"/>
    <w:rsid w:val="00987B92"/>
    <w:rsid w:val="009901A3"/>
    <w:rsid w:val="00995DD7"/>
    <w:rsid w:val="009A2D4C"/>
    <w:rsid w:val="009A3319"/>
    <w:rsid w:val="009A4F2F"/>
    <w:rsid w:val="009A5615"/>
    <w:rsid w:val="009B0762"/>
    <w:rsid w:val="009B22C0"/>
    <w:rsid w:val="009B3111"/>
    <w:rsid w:val="009B4852"/>
    <w:rsid w:val="009B4B4D"/>
    <w:rsid w:val="009C06B5"/>
    <w:rsid w:val="009C120A"/>
    <w:rsid w:val="009C2AB7"/>
    <w:rsid w:val="009C3567"/>
    <w:rsid w:val="009C56AC"/>
    <w:rsid w:val="009C575B"/>
    <w:rsid w:val="009C7D73"/>
    <w:rsid w:val="009D13D0"/>
    <w:rsid w:val="009D2848"/>
    <w:rsid w:val="009D346E"/>
    <w:rsid w:val="009D7376"/>
    <w:rsid w:val="009D76A7"/>
    <w:rsid w:val="009E0A41"/>
    <w:rsid w:val="009E2523"/>
    <w:rsid w:val="009E2935"/>
    <w:rsid w:val="009E396E"/>
    <w:rsid w:val="009E4FDB"/>
    <w:rsid w:val="009E5B19"/>
    <w:rsid w:val="009F21DA"/>
    <w:rsid w:val="009F2A68"/>
    <w:rsid w:val="009F2EB4"/>
    <w:rsid w:val="009F4A5A"/>
    <w:rsid w:val="009F52A8"/>
    <w:rsid w:val="00A004CB"/>
    <w:rsid w:val="00A035D7"/>
    <w:rsid w:val="00A0364E"/>
    <w:rsid w:val="00A05C19"/>
    <w:rsid w:val="00A138E8"/>
    <w:rsid w:val="00A15034"/>
    <w:rsid w:val="00A1660B"/>
    <w:rsid w:val="00A170B2"/>
    <w:rsid w:val="00A25A2F"/>
    <w:rsid w:val="00A25B04"/>
    <w:rsid w:val="00A2612D"/>
    <w:rsid w:val="00A26CF5"/>
    <w:rsid w:val="00A314E0"/>
    <w:rsid w:val="00A31E48"/>
    <w:rsid w:val="00A3389C"/>
    <w:rsid w:val="00A34B88"/>
    <w:rsid w:val="00A36461"/>
    <w:rsid w:val="00A36645"/>
    <w:rsid w:val="00A40290"/>
    <w:rsid w:val="00A41677"/>
    <w:rsid w:val="00A41C21"/>
    <w:rsid w:val="00A42DF4"/>
    <w:rsid w:val="00A468A9"/>
    <w:rsid w:val="00A46CF1"/>
    <w:rsid w:val="00A46FC2"/>
    <w:rsid w:val="00A476C0"/>
    <w:rsid w:val="00A50B38"/>
    <w:rsid w:val="00A51EE2"/>
    <w:rsid w:val="00A541D0"/>
    <w:rsid w:val="00A554AD"/>
    <w:rsid w:val="00A55AED"/>
    <w:rsid w:val="00A56435"/>
    <w:rsid w:val="00A5762C"/>
    <w:rsid w:val="00A62D1F"/>
    <w:rsid w:val="00A655CC"/>
    <w:rsid w:val="00A6668C"/>
    <w:rsid w:val="00A66A15"/>
    <w:rsid w:val="00A73EFB"/>
    <w:rsid w:val="00A74CBD"/>
    <w:rsid w:val="00A76076"/>
    <w:rsid w:val="00A761AA"/>
    <w:rsid w:val="00A83839"/>
    <w:rsid w:val="00A852F8"/>
    <w:rsid w:val="00A8610E"/>
    <w:rsid w:val="00A87A41"/>
    <w:rsid w:val="00A9073A"/>
    <w:rsid w:val="00A91A71"/>
    <w:rsid w:val="00A948B7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4DE"/>
    <w:rsid w:val="00AB2920"/>
    <w:rsid w:val="00AB40B1"/>
    <w:rsid w:val="00AB7F0C"/>
    <w:rsid w:val="00AC08FA"/>
    <w:rsid w:val="00AC106D"/>
    <w:rsid w:val="00AC2044"/>
    <w:rsid w:val="00AC20EF"/>
    <w:rsid w:val="00AC35D0"/>
    <w:rsid w:val="00AC3C62"/>
    <w:rsid w:val="00AC456C"/>
    <w:rsid w:val="00AC5056"/>
    <w:rsid w:val="00AC5FEA"/>
    <w:rsid w:val="00AC65A5"/>
    <w:rsid w:val="00AC6AE8"/>
    <w:rsid w:val="00AC7DE0"/>
    <w:rsid w:val="00AC7FBB"/>
    <w:rsid w:val="00AD0B8D"/>
    <w:rsid w:val="00AD2319"/>
    <w:rsid w:val="00AD663A"/>
    <w:rsid w:val="00AE0D69"/>
    <w:rsid w:val="00AE2FF3"/>
    <w:rsid w:val="00AE5404"/>
    <w:rsid w:val="00AE57BC"/>
    <w:rsid w:val="00AE63EF"/>
    <w:rsid w:val="00AE68C3"/>
    <w:rsid w:val="00AF25B6"/>
    <w:rsid w:val="00AF39A2"/>
    <w:rsid w:val="00B00638"/>
    <w:rsid w:val="00B06B9A"/>
    <w:rsid w:val="00B07F11"/>
    <w:rsid w:val="00B10122"/>
    <w:rsid w:val="00B13250"/>
    <w:rsid w:val="00B146AB"/>
    <w:rsid w:val="00B166C6"/>
    <w:rsid w:val="00B2034C"/>
    <w:rsid w:val="00B216DB"/>
    <w:rsid w:val="00B22312"/>
    <w:rsid w:val="00B239DC"/>
    <w:rsid w:val="00B25A62"/>
    <w:rsid w:val="00B317F5"/>
    <w:rsid w:val="00B319DA"/>
    <w:rsid w:val="00B31D69"/>
    <w:rsid w:val="00B32FC5"/>
    <w:rsid w:val="00B34061"/>
    <w:rsid w:val="00B34AE8"/>
    <w:rsid w:val="00B35484"/>
    <w:rsid w:val="00B3601D"/>
    <w:rsid w:val="00B37248"/>
    <w:rsid w:val="00B410F7"/>
    <w:rsid w:val="00B41627"/>
    <w:rsid w:val="00B42458"/>
    <w:rsid w:val="00B427A3"/>
    <w:rsid w:val="00B44446"/>
    <w:rsid w:val="00B44583"/>
    <w:rsid w:val="00B44DC8"/>
    <w:rsid w:val="00B44E83"/>
    <w:rsid w:val="00B4579C"/>
    <w:rsid w:val="00B46C24"/>
    <w:rsid w:val="00B5188C"/>
    <w:rsid w:val="00B542C9"/>
    <w:rsid w:val="00B570C9"/>
    <w:rsid w:val="00B57BE8"/>
    <w:rsid w:val="00B61217"/>
    <w:rsid w:val="00B6221D"/>
    <w:rsid w:val="00B643D8"/>
    <w:rsid w:val="00B657C0"/>
    <w:rsid w:val="00B72F5E"/>
    <w:rsid w:val="00B7337A"/>
    <w:rsid w:val="00B76583"/>
    <w:rsid w:val="00B822EB"/>
    <w:rsid w:val="00B828AD"/>
    <w:rsid w:val="00B82A2C"/>
    <w:rsid w:val="00B86D3E"/>
    <w:rsid w:val="00B91F6F"/>
    <w:rsid w:val="00B95FB4"/>
    <w:rsid w:val="00B9713B"/>
    <w:rsid w:val="00BA3787"/>
    <w:rsid w:val="00BA4D09"/>
    <w:rsid w:val="00BA723B"/>
    <w:rsid w:val="00BB4E11"/>
    <w:rsid w:val="00BB717D"/>
    <w:rsid w:val="00BC1025"/>
    <w:rsid w:val="00BC59E3"/>
    <w:rsid w:val="00BC5DDB"/>
    <w:rsid w:val="00BC62BF"/>
    <w:rsid w:val="00BC6890"/>
    <w:rsid w:val="00BD0AB5"/>
    <w:rsid w:val="00BD2CD1"/>
    <w:rsid w:val="00BD495A"/>
    <w:rsid w:val="00BD7CF0"/>
    <w:rsid w:val="00BE0E55"/>
    <w:rsid w:val="00BE1CFA"/>
    <w:rsid w:val="00BE2C23"/>
    <w:rsid w:val="00BE2E41"/>
    <w:rsid w:val="00BF11BF"/>
    <w:rsid w:val="00BF3C5F"/>
    <w:rsid w:val="00BF3F7C"/>
    <w:rsid w:val="00BF3FD1"/>
    <w:rsid w:val="00BF3FF7"/>
    <w:rsid w:val="00BF4626"/>
    <w:rsid w:val="00BF5B4E"/>
    <w:rsid w:val="00BF5CC5"/>
    <w:rsid w:val="00BF6C50"/>
    <w:rsid w:val="00C0150F"/>
    <w:rsid w:val="00C03CEA"/>
    <w:rsid w:val="00C0448B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26F7D"/>
    <w:rsid w:val="00C27D54"/>
    <w:rsid w:val="00C27DF4"/>
    <w:rsid w:val="00C30543"/>
    <w:rsid w:val="00C3268C"/>
    <w:rsid w:val="00C334FA"/>
    <w:rsid w:val="00C352EB"/>
    <w:rsid w:val="00C36949"/>
    <w:rsid w:val="00C36FD2"/>
    <w:rsid w:val="00C4431D"/>
    <w:rsid w:val="00C4665D"/>
    <w:rsid w:val="00C4735A"/>
    <w:rsid w:val="00C47B70"/>
    <w:rsid w:val="00C54A8A"/>
    <w:rsid w:val="00C54D21"/>
    <w:rsid w:val="00C601A7"/>
    <w:rsid w:val="00C60D1A"/>
    <w:rsid w:val="00C616A0"/>
    <w:rsid w:val="00C6315E"/>
    <w:rsid w:val="00C70C3A"/>
    <w:rsid w:val="00C75EDD"/>
    <w:rsid w:val="00C80457"/>
    <w:rsid w:val="00C80E55"/>
    <w:rsid w:val="00C833ED"/>
    <w:rsid w:val="00C83E73"/>
    <w:rsid w:val="00C85441"/>
    <w:rsid w:val="00C86E8A"/>
    <w:rsid w:val="00C932AA"/>
    <w:rsid w:val="00C950E4"/>
    <w:rsid w:val="00C95FF9"/>
    <w:rsid w:val="00C96C2A"/>
    <w:rsid w:val="00C978E3"/>
    <w:rsid w:val="00CA0A5C"/>
    <w:rsid w:val="00CA1CB7"/>
    <w:rsid w:val="00CA1E8F"/>
    <w:rsid w:val="00CA2A57"/>
    <w:rsid w:val="00CA5187"/>
    <w:rsid w:val="00CA6229"/>
    <w:rsid w:val="00CA6C22"/>
    <w:rsid w:val="00CA702D"/>
    <w:rsid w:val="00CB1097"/>
    <w:rsid w:val="00CB4C6B"/>
    <w:rsid w:val="00CB5EDF"/>
    <w:rsid w:val="00CC1397"/>
    <w:rsid w:val="00CC260A"/>
    <w:rsid w:val="00CC39C7"/>
    <w:rsid w:val="00CC41A5"/>
    <w:rsid w:val="00CC5766"/>
    <w:rsid w:val="00CC6699"/>
    <w:rsid w:val="00CC66CE"/>
    <w:rsid w:val="00CD155D"/>
    <w:rsid w:val="00CD4164"/>
    <w:rsid w:val="00CD4BE0"/>
    <w:rsid w:val="00CD6879"/>
    <w:rsid w:val="00CD69E8"/>
    <w:rsid w:val="00CD7536"/>
    <w:rsid w:val="00CD7A7C"/>
    <w:rsid w:val="00CE01E0"/>
    <w:rsid w:val="00CE05AD"/>
    <w:rsid w:val="00CE0CC9"/>
    <w:rsid w:val="00CE36C4"/>
    <w:rsid w:val="00CE389F"/>
    <w:rsid w:val="00CE404C"/>
    <w:rsid w:val="00CE71CC"/>
    <w:rsid w:val="00CF1E52"/>
    <w:rsid w:val="00CF1FC0"/>
    <w:rsid w:val="00CF453E"/>
    <w:rsid w:val="00D02BF3"/>
    <w:rsid w:val="00D02F5C"/>
    <w:rsid w:val="00D041A1"/>
    <w:rsid w:val="00D0609C"/>
    <w:rsid w:val="00D1388D"/>
    <w:rsid w:val="00D203DD"/>
    <w:rsid w:val="00D2130B"/>
    <w:rsid w:val="00D21444"/>
    <w:rsid w:val="00D21BEB"/>
    <w:rsid w:val="00D21D35"/>
    <w:rsid w:val="00D2279C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284F"/>
    <w:rsid w:val="00D52C9D"/>
    <w:rsid w:val="00D53D48"/>
    <w:rsid w:val="00D553C9"/>
    <w:rsid w:val="00D55586"/>
    <w:rsid w:val="00D568D8"/>
    <w:rsid w:val="00D63BFA"/>
    <w:rsid w:val="00D64110"/>
    <w:rsid w:val="00D6422F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7FF5"/>
    <w:rsid w:val="00D91658"/>
    <w:rsid w:val="00D94962"/>
    <w:rsid w:val="00D96914"/>
    <w:rsid w:val="00D971AA"/>
    <w:rsid w:val="00D97F97"/>
    <w:rsid w:val="00DA03D4"/>
    <w:rsid w:val="00DA2EA3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9C0"/>
    <w:rsid w:val="00DC0B3B"/>
    <w:rsid w:val="00DC1DCD"/>
    <w:rsid w:val="00DC2126"/>
    <w:rsid w:val="00DC22CC"/>
    <w:rsid w:val="00DC4C4F"/>
    <w:rsid w:val="00DC7B3B"/>
    <w:rsid w:val="00DD1140"/>
    <w:rsid w:val="00DD2098"/>
    <w:rsid w:val="00DD35C7"/>
    <w:rsid w:val="00DD51ED"/>
    <w:rsid w:val="00DD7403"/>
    <w:rsid w:val="00DE11C3"/>
    <w:rsid w:val="00DE2741"/>
    <w:rsid w:val="00DE3457"/>
    <w:rsid w:val="00DE364F"/>
    <w:rsid w:val="00DE4015"/>
    <w:rsid w:val="00DE5508"/>
    <w:rsid w:val="00DE65D3"/>
    <w:rsid w:val="00DF0F63"/>
    <w:rsid w:val="00DF222F"/>
    <w:rsid w:val="00DF7FB6"/>
    <w:rsid w:val="00E0019F"/>
    <w:rsid w:val="00E00EA3"/>
    <w:rsid w:val="00E01445"/>
    <w:rsid w:val="00E036D9"/>
    <w:rsid w:val="00E12CA4"/>
    <w:rsid w:val="00E13B94"/>
    <w:rsid w:val="00E14646"/>
    <w:rsid w:val="00E15DFA"/>
    <w:rsid w:val="00E2099E"/>
    <w:rsid w:val="00E217A2"/>
    <w:rsid w:val="00E22291"/>
    <w:rsid w:val="00E24093"/>
    <w:rsid w:val="00E26529"/>
    <w:rsid w:val="00E26FB1"/>
    <w:rsid w:val="00E344C0"/>
    <w:rsid w:val="00E34782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5168"/>
    <w:rsid w:val="00E56002"/>
    <w:rsid w:val="00E56277"/>
    <w:rsid w:val="00E602BF"/>
    <w:rsid w:val="00E60BDC"/>
    <w:rsid w:val="00E61AEF"/>
    <w:rsid w:val="00E62141"/>
    <w:rsid w:val="00E647FE"/>
    <w:rsid w:val="00E67418"/>
    <w:rsid w:val="00E73E70"/>
    <w:rsid w:val="00E744DC"/>
    <w:rsid w:val="00E813BF"/>
    <w:rsid w:val="00E851B0"/>
    <w:rsid w:val="00E85264"/>
    <w:rsid w:val="00E85973"/>
    <w:rsid w:val="00E902FC"/>
    <w:rsid w:val="00E934A0"/>
    <w:rsid w:val="00E97847"/>
    <w:rsid w:val="00EA2783"/>
    <w:rsid w:val="00EA39C3"/>
    <w:rsid w:val="00EA53CD"/>
    <w:rsid w:val="00EA6D75"/>
    <w:rsid w:val="00EB143C"/>
    <w:rsid w:val="00EB2F10"/>
    <w:rsid w:val="00EB56F1"/>
    <w:rsid w:val="00EC14F3"/>
    <w:rsid w:val="00EC1E0E"/>
    <w:rsid w:val="00EC2CF0"/>
    <w:rsid w:val="00EC4208"/>
    <w:rsid w:val="00EC79DD"/>
    <w:rsid w:val="00ED16EC"/>
    <w:rsid w:val="00ED488E"/>
    <w:rsid w:val="00ED5E0C"/>
    <w:rsid w:val="00ED5E14"/>
    <w:rsid w:val="00EE11B4"/>
    <w:rsid w:val="00EE1349"/>
    <w:rsid w:val="00EE3B2E"/>
    <w:rsid w:val="00EE4CA2"/>
    <w:rsid w:val="00EF0413"/>
    <w:rsid w:val="00EF0837"/>
    <w:rsid w:val="00EF0D4E"/>
    <w:rsid w:val="00EF1F94"/>
    <w:rsid w:val="00EF4060"/>
    <w:rsid w:val="00EF40F9"/>
    <w:rsid w:val="00EF45BF"/>
    <w:rsid w:val="00EF540A"/>
    <w:rsid w:val="00EF7708"/>
    <w:rsid w:val="00F02981"/>
    <w:rsid w:val="00F02B44"/>
    <w:rsid w:val="00F0330D"/>
    <w:rsid w:val="00F05FC0"/>
    <w:rsid w:val="00F074BA"/>
    <w:rsid w:val="00F115C0"/>
    <w:rsid w:val="00F11909"/>
    <w:rsid w:val="00F13649"/>
    <w:rsid w:val="00F13992"/>
    <w:rsid w:val="00F149B2"/>
    <w:rsid w:val="00F161EA"/>
    <w:rsid w:val="00F201DF"/>
    <w:rsid w:val="00F20679"/>
    <w:rsid w:val="00F22C92"/>
    <w:rsid w:val="00F23A5E"/>
    <w:rsid w:val="00F278D7"/>
    <w:rsid w:val="00F27F58"/>
    <w:rsid w:val="00F30141"/>
    <w:rsid w:val="00F31A41"/>
    <w:rsid w:val="00F35767"/>
    <w:rsid w:val="00F40201"/>
    <w:rsid w:val="00F40B27"/>
    <w:rsid w:val="00F5100E"/>
    <w:rsid w:val="00F52ACC"/>
    <w:rsid w:val="00F53BA0"/>
    <w:rsid w:val="00F57202"/>
    <w:rsid w:val="00F6100A"/>
    <w:rsid w:val="00F67877"/>
    <w:rsid w:val="00F7048F"/>
    <w:rsid w:val="00F705C2"/>
    <w:rsid w:val="00F73A91"/>
    <w:rsid w:val="00F75948"/>
    <w:rsid w:val="00F76A51"/>
    <w:rsid w:val="00F83B11"/>
    <w:rsid w:val="00F84356"/>
    <w:rsid w:val="00F858E7"/>
    <w:rsid w:val="00F860C7"/>
    <w:rsid w:val="00F86E16"/>
    <w:rsid w:val="00F8778A"/>
    <w:rsid w:val="00F9126D"/>
    <w:rsid w:val="00F918F3"/>
    <w:rsid w:val="00F960DC"/>
    <w:rsid w:val="00F96365"/>
    <w:rsid w:val="00FA11BB"/>
    <w:rsid w:val="00FA1772"/>
    <w:rsid w:val="00FA1B4F"/>
    <w:rsid w:val="00FA41AF"/>
    <w:rsid w:val="00FA4A8D"/>
    <w:rsid w:val="00FA65B9"/>
    <w:rsid w:val="00FA7355"/>
    <w:rsid w:val="00FB06D0"/>
    <w:rsid w:val="00FB434B"/>
    <w:rsid w:val="00FB5348"/>
    <w:rsid w:val="00FB64B6"/>
    <w:rsid w:val="00FB6D3F"/>
    <w:rsid w:val="00FB7C0F"/>
    <w:rsid w:val="00FB7E45"/>
    <w:rsid w:val="00FC0526"/>
    <w:rsid w:val="00FC19FD"/>
    <w:rsid w:val="00FC25B7"/>
    <w:rsid w:val="00FC298E"/>
    <w:rsid w:val="00FC4F86"/>
    <w:rsid w:val="00FC61D2"/>
    <w:rsid w:val="00FC6466"/>
    <w:rsid w:val="00FC6C3D"/>
    <w:rsid w:val="00FC7945"/>
    <w:rsid w:val="00FD13AB"/>
    <w:rsid w:val="00FD1B65"/>
    <w:rsid w:val="00FD2271"/>
    <w:rsid w:val="00FD2816"/>
    <w:rsid w:val="00FD2849"/>
    <w:rsid w:val="00FD3B79"/>
    <w:rsid w:val="00FD6EDF"/>
    <w:rsid w:val="00FE0136"/>
    <w:rsid w:val="00FE19F7"/>
    <w:rsid w:val="00FE1A84"/>
    <w:rsid w:val="00FE1B0B"/>
    <w:rsid w:val="00FE21FD"/>
    <w:rsid w:val="00FE2619"/>
    <w:rsid w:val="00FE2C28"/>
    <w:rsid w:val="00FE2C50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498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15</cp:revision>
  <cp:lastPrinted>2023-03-29T20:53:00Z</cp:lastPrinted>
  <dcterms:created xsi:type="dcterms:W3CDTF">2024-09-19T19:35:00Z</dcterms:created>
  <dcterms:modified xsi:type="dcterms:W3CDTF">2024-10-14T16:04:00Z</dcterms:modified>
</cp:coreProperties>
</file>